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CA" w:rsidRDefault="002D13CA" w:rsidP="003B1BED">
      <w:pPr>
        <w:rPr>
          <w:rFonts w:ascii="Arial" w:eastAsia="MS Mincho" w:hAnsi="Arial" w:cs="Arial"/>
          <w:b/>
          <w:bCs/>
          <w:sz w:val="32"/>
          <w:szCs w:val="32"/>
        </w:rPr>
      </w:pPr>
      <w:r>
        <w:rPr>
          <w:rFonts w:ascii="Arial" w:eastAsia="MS Mincho" w:hAnsi="Arial" w:cs="Arial"/>
          <w:b/>
          <w:bCs/>
          <w:sz w:val="32"/>
          <w:szCs w:val="32"/>
        </w:rPr>
        <w:t>Tražbine PRVOG VIŠEG isplatnog reda – Druga djelomična dražba</w:t>
      </w:r>
    </w:p>
    <w:p w:rsidR="002D13CA" w:rsidRPr="00842401" w:rsidRDefault="002D13CA">
      <w:pPr>
        <w:rPr>
          <w:rFonts w:ascii="Arial" w:hAnsi="Arial" w:cs="Arial"/>
          <w:lang w:val="en-GB"/>
        </w:rPr>
      </w:pPr>
      <w:r>
        <w:rPr>
          <w:rFonts w:ascii="Arial" w:eastAsia="MS Mincho" w:hAnsi="Arial" w:cs="Arial"/>
          <w:b/>
          <w:bCs/>
          <w:sz w:val="32"/>
          <w:szCs w:val="32"/>
        </w:rPr>
        <w:t xml:space="preserve"> </w:t>
      </w:r>
    </w:p>
    <w:p w:rsidR="002D13CA" w:rsidRPr="00110D64" w:rsidRDefault="002D13CA">
      <w:pPr>
        <w:rPr>
          <w:b/>
          <w:i/>
        </w:rPr>
      </w:pPr>
      <w:r w:rsidRPr="00110D64">
        <w:rPr>
          <w:rFonts w:ascii="Arial" w:hAnsi="Arial" w:cs="Arial"/>
          <w:b/>
          <w:i/>
        </w:rPr>
        <w:t>Iznos namirenja 35%</w:t>
      </w:r>
      <w:r w:rsidRPr="00110D64">
        <w:rPr>
          <w:b/>
          <w:i/>
        </w:rPr>
        <w:br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4915"/>
        <w:gridCol w:w="1701"/>
        <w:gridCol w:w="1701"/>
        <w:gridCol w:w="1701"/>
      </w:tblGrid>
      <w:tr w:rsidR="002D13CA" w:rsidRPr="00110D64" w:rsidTr="00113C43">
        <w:tc>
          <w:tcPr>
            <w:tcW w:w="467" w:type="dxa"/>
          </w:tcPr>
          <w:p w:rsidR="002D13CA" w:rsidRPr="00110D64" w:rsidRDefault="002D13CA" w:rsidP="00113C43">
            <w:pPr>
              <w:pStyle w:val="PlainText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13C43">
            <w:pPr>
              <w:pStyle w:val="PlainText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hAnsi="Arial" w:cs="Arial"/>
                <w:b/>
                <w:bCs/>
                <w:sz w:val="18"/>
                <w:szCs w:val="18"/>
              </w:rPr>
              <w:t>ime i adresa vjerovnika</w:t>
            </w:r>
          </w:p>
        </w:tc>
        <w:tc>
          <w:tcPr>
            <w:tcW w:w="1701" w:type="dxa"/>
          </w:tcPr>
          <w:p w:rsidR="002D13CA" w:rsidRPr="00110D64" w:rsidRDefault="002D13CA" w:rsidP="00113C43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hAnsi="Arial" w:cs="Arial"/>
                <w:b/>
                <w:bCs/>
                <w:sz w:val="18"/>
                <w:szCs w:val="18"/>
              </w:rPr>
              <w:t>priznati iznos  u kunama bruto</w:t>
            </w:r>
          </w:p>
        </w:tc>
        <w:tc>
          <w:tcPr>
            <w:tcW w:w="1701" w:type="dxa"/>
          </w:tcPr>
          <w:p w:rsidR="002D13CA" w:rsidRPr="00110D64" w:rsidRDefault="002D13CA" w:rsidP="00113C43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hAnsi="Arial" w:cs="Arial"/>
                <w:b/>
                <w:bCs/>
                <w:sz w:val="18"/>
                <w:szCs w:val="18"/>
              </w:rPr>
              <w:t>priznati iznos  u kunama neto</w:t>
            </w:r>
          </w:p>
        </w:tc>
        <w:tc>
          <w:tcPr>
            <w:tcW w:w="1701" w:type="dxa"/>
            <w:vAlign w:val="center"/>
          </w:tcPr>
          <w:p w:rsidR="002D13CA" w:rsidRPr="00110D64" w:rsidRDefault="002D13CA" w:rsidP="00113C43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hAnsi="Arial" w:cs="Arial"/>
                <w:b/>
                <w:bCs/>
                <w:sz w:val="18"/>
                <w:szCs w:val="18"/>
              </w:rPr>
              <w:t>Iznos namirenja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576564">
            <w:pPr>
              <w:pStyle w:val="PlainTex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21.</w:t>
            </w:r>
          </w:p>
        </w:tc>
        <w:tc>
          <w:tcPr>
            <w:tcW w:w="4915" w:type="dxa"/>
          </w:tcPr>
          <w:p w:rsidR="002D13CA" w:rsidRPr="00110D64" w:rsidRDefault="002D13CA" w:rsidP="00576564">
            <w:pPr>
              <w:pStyle w:val="PlainTex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MIN. FINANCIJA RH Porezna Uprava, Zagreb, Katančićeva 5, Oib 52634238587, IBAN : HR1210010051863000160, zastupana ŽDO RIJEKA ,    </w:t>
            </w:r>
          </w:p>
        </w:tc>
        <w:tc>
          <w:tcPr>
            <w:tcW w:w="1701" w:type="dxa"/>
          </w:tcPr>
          <w:p w:rsidR="002D13CA" w:rsidRPr="00110D64" w:rsidRDefault="002D13CA" w:rsidP="00576564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 151.656,29</w:t>
            </w:r>
          </w:p>
          <w:p w:rsidR="002D13CA" w:rsidRPr="00110D64" w:rsidRDefault="002D13CA" w:rsidP="00576564">
            <w:pPr>
              <w:pStyle w:val="Plain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576564">
            <w:pPr>
              <w:pStyle w:val="Plain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            </w:t>
            </w:r>
          </w:p>
          <w:p w:rsidR="002D13CA" w:rsidRPr="00110D64" w:rsidRDefault="002D13CA" w:rsidP="00576564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576564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2D13CA" w:rsidRPr="00110D64" w:rsidRDefault="002D13CA" w:rsidP="00576564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53.079,70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4.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IVICA CAPAN iz Korenice,  Josipa Jovića 19, OIb 08483178551, zastupan po odv. Lj, Penavić iz Rijeke, Zagrebačka broj 16, IBAN HR3924000083204072218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27.308,58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3.153,60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20.625,00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2.741,59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9.558,00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5.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DANIJELA BOGELJIĆ iz Korenice, Kraljice Katarine 11, OIb 53665067843, zastupan po odv. Lj, Penavić iz Rijeke, Zagrebačka broj 16, IBAN HR0724070003235476637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22.182,81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14.261,72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2.177,10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7.763,98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6.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NIKOLA SLADOVIĆ iz KORENICE, Bjelopolje br. 84, Oib 49556364393, zastupan po odv. Lj, Penavić iz Rijeke, Zagrebačka broj 16, IBAN HR1424020063205840464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6.363,61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619,61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2.227,26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12.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BOŠKO VLAISAVLJEVIĆ iz Korenice,  Koren. Kompolje,  OIb 79340433106, zastupan po odv. Lj, Penavić iz Rijeke, Zagrebačka broj 16, IBAN HR4323400093212614817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20.934,33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13.556,07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634,26 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7.327,02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13.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SMILJAN AŽDAJIĆ iz KORENICE, Jasikovac 33,  OIb 85995621934, zastupan po odv. Lj, Penavić iz Rijeke, Zagrebačka broj 16, IBAN HR5623400093204485595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31.229,07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3.808,80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24.012,00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2.456,07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10.930,17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22.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ZORAN KATIČIĆ, Korenica,  Bjelopolje 8, OIb 53581115358, zastupan po odv. Lj, Penavić iz Rijeke, Zagrebačka broj 16, IBAN HR3323400093204488143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31.193,05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3.808,60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24.011,88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2.420,17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10.917,57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23.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TOMISLAV KOMŠO Korenica Bjelopolje bb, Oib 09127413119  po odv. Lj, Penavić iz Rijeke, Zagreba.16, IBAN HR8623400093204485249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43.077,35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33.993,19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3.340,16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15.077,07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37.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MIRKO ŠIMIĆ iz Korenice Bjelopolje bb, OIb 32356548380,  IBAN HR9423400093113637330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35.982,55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3.808,57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26.772,90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4.448,93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12.593,89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38.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MATIJA RADOČAJ, Korenica  Vaganačka 20, OIb 72179990748,  IBAN HR1523400093235874951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6.392,33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648,33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2.237,32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39.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MARA LUKES iz KORENICE, Kompolje 27,  OIb 70315974408,  IBAN HR7423400093218818864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79.282,72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30.453,77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33.517,04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7.698,46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27.748,95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40.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JOSIP ŠIMIĆ iz Korenice,  Bjelopolje  bb, OIb 99873404015,  ,  IBAN HR2223400093204485431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37.602,22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27.280,94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4.577,28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13.160,78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41.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MATO KRISTIĆ iz Korenice,  Kompolje 48, OIb 89949740255 ,  IBAN HR7323400093204486065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7.851,57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3.153,60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3.012,47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897,10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2.748,05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42.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AHMET ČEHIĆ iz Korenice,  Bjelopolje bb, OIb 59243602495 ,  IBAN HR5323400093232425238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8.972,35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6.752,00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532,35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3.140,32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43.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HTMLPreformatted"/>
              <w:rPr>
                <w:rFonts w:ascii="Arial" w:hAnsi="Arial" w:cs="Arial"/>
                <w:sz w:val="18"/>
                <w:szCs w:val="18"/>
                <w:lang w:val="hr-HR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  <w:lang w:val="hr-HR"/>
              </w:rPr>
              <w:t xml:space="preserve">ANDRIJA PETRAK LIČKO LEŠĆE, Sinac 266, OIb </w:t>
            </w:r>
            <w:r w:rsidRPr="00110D64">
              <w:rPr>
                <w:rFonts w:ascii="Arial" w:hAnsi="Arial" w:cs="Arial"/>
                <w:sz w:val="18"/>
                <w:szCs w:val="18"/>
                <w:lang w:val="hr-HR"/>
              </w:rPr>
              <w:t xml:space="preserve">63945204240, </w:t>
            </w:r>
            <w:r w:rsidRPr="00110D64">
              <w:rPr>
                <w:rFonts w:ascii="Arial" w:eastAsia="MS Mincho" w:hAnsi="Arial" w:cs="Arial"/>
                <w:sz w:val="18"/>
                <w:szCs w:val="18"/>
                <w:lang w:val="hr-HR"/>
              </w:rPr>
              <w:t>IBAN HR3823400093214587305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3.766,17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2.680,00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416,17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1.318,16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44.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MIROSLAV ŠUPUT Korenica  T. Jakovljevića 5, OIb 57669333442, IBAN HR5124020063207986602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5.484,27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3.940,00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559,27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1.919,49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45.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STEVO ŽIGIĆ iz Korenice,  Tuk 9 OIb 88515607737IBAN HR3024000083243573496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22.272,38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3.808,80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14.840,04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2.707,34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7.795,33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46.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ZORAN KALEMBER Korenice,  Gradina 29, OIb 09959455167, IBAN HR1424000083204087994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5.484,27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3.940,00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559,27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1.919,49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47.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STIPO ŠIMIĆ iz Korenice,  Bjelopolje bb, OIb 50971118655, IBAN : HR5323400093204486813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25.067,96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1.835,20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19.688,89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3.085,07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8.773,79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48.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ZRINKO ANTUNOVIĆ iz Korenice, Jasikovac 32, OIb 73421180169, , IBAN HR4823400093209797944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22.871,17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4.071,00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15.331,16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2.779,01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8.004,91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49.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VLADO ŠANTIĆ iz Korenice,  Bjelopolje bb, OIb 07546608116, IBAN HR4923400093204486303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35.092,73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25.087,36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4.261,37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12.282,46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50.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ŽELJKO ŠTEFANAC Rakovica , Šet. Drežničko 20, Oib 84910207841,  , IBAN HR4723400093204483235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39.981,92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5.381,60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28.474,51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4.780,41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13.993,67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51.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DOMAGOJ SABLJO, Zagreb,   Pašmanska 40,  OIb 17895367606, IBAN : HR5223600003222272989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241.683,11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129.489,76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58.339,80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21.481,14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84.589,09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52.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GORAN ČORAK iz Vrhovina,  Senjska ulica </w:t>
            </w:r>
            <w:smartTag w:uri="urn:schemas-microsoft-com:office:smarttags" w:element="metricconverter">
              <w:smartTagPr>
                <w:attr w:name="ProductID" w:val="36 A"/>
              </w:smartTagPr>
              <w:r w:rsidRPr="00110D64">
                <w:rPr>
                  <w:rFonts w:ascii="Arial" w:eastAsia="MS Mincho" w:hAnsi="Arial" w:cs="Arial"/>
                  <w:sz w:val="18"/>
                  <w:szCs w:val="18"/>
                </w:rPr>
                <w:t>36 A</w:t>
              </w:r>
            </w:smartTag>
            <w:r w:rsidRPr="00110D64">
              <w:rPr>
                <w:rFonts w:ascii="Arial" w:eastAsia="MS Mincho" w:hAnsi="Arial" w:cs="Arial"/>
                <w:sz w:val="18"/>
                <w:szCs w:val="18"/>
              </w:rPr>
              <w:t>, OIb 55266794512, IBAN : HR4624020063203575811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5.302,43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3.808,80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541,43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1.855,85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53.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KRISTIJAN GRAHOVAC, Otočac, Ramljani 48, OIb 44035454933, IBAN : HR1224020063208197988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6.392,35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648,35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2.237,32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54.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DRAGAN ILIĆ iz Korenice,  Josipa Jovića 68, Oib 72374224782, IBAN : HR9223400093204484947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39.725,64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29.137,04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4.844,60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13.903,97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55.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DINKO ANTUNOVIĆ Korenica  Jasikovac 32, OIb 78347095686, IBAN : HR1823400093204502381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145.091,79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85.229,62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25.999,98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10.318,80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50.782,13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56.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MILORAD PEJNOVIĆ, Vrhovine, Seoci 5, OIb 17887766175, IBAN : HR7424020063202872833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3.737,27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2.680,00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387,27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1.308,04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57.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BOŽIDAR GAVRIĆ, Korenica,  Bjelopolje bb, OIb 46928045164, IBAN : HR6524020063203824662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34.227,53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24.331,08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4.152,45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11.979,64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58.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PETAR DUBRAVČIĆ, Otočac,  Frankopanska 37OIb 95146018407, IBAN : HR1223400093232444309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3.737,27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2.680,00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387,27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1.308,04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59.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ŽIVKO JURIĆ iz Korenice,  Bjelopolje bb, OIb 42344851853, IBAN : HR4823400093204485933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41.012,41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3.808,80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31.161,88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5.089,53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14.354,34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60. 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BLAŽENKA MARKOVIĆ, Korenica, Stjepana Radića 42, Oib 06642846100, IBAN : HR3524020063201890828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33.978,58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5.288,66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23.300,00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4.095,25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11.892,50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61. 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IVICA STJEPANOVIĆ iz Vrhovina, 133. Pukovnije 3. Oib 94245076852, IBAN : HR6724020063203838303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10.258,11 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2.680,00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5.673,58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1.234,53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3.590,34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62.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SLAĐAN KOHUT, Donji Lapac Plitvička 67, OIb 03968136967, IBAN : HR8823400093218470091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11.984,37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4.595,20 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4.888,06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1.353,31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4.194,53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63.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SILVANA PAVLIĆ, Korenica,  Trg T. Jakovljevića 16, OIb 14555727282, IBAN : HR3623400093212413959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  6.345,61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2.680,00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2.269,43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726,18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  2.220,96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64.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NIKOLA JURČEVIĆ, Korenica,  Brinjska 12, OIb 71843813856, IBAN : HR1623400093212897864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100.752,75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32.251,26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48.868,14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11.570,54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    35.263,46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65.</w:t>
            </w: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IVO MILIČIĆ iz Zagreba, Čačkovićeva 7A, OIb 10925432056, IBAN : HR8823600003222562662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127.127,83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82.778,47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13.463,04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10.191,71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44.494,74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66</w:t>
            </w: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>BLAGO SABLJO iz Korenice,  Brinjska 4, OIb 36056399148, IBAN : HR5923600003233993082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  164.756,95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125.405,57</w:t>
            </w:r>
          </w:p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sz w:val="18"/>
                <w:szCs w:val="18"/>
              </w:rPr>
              <w:t xml:space="preserve"> 8.000,00 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 w:rsidRPr="00110D6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57.664,93 </w:t>
            </w:r>
          </w:p>
        </w:tc>
      </w:tr>
      <w:tr w:rsidR="002D13CA" w:rsidRPr="00110D64" w:rsidTr="00133201">
        <w:tc>
          <w:tcPr>
            <w:tcW w:w="467" w:type="dxa"/>
          </w:tcPr>
          <w:p w:rsidR="002D13CA" w:rsidRPr="00110D64" w:rsidRDefault="002D13CA" w:rsidP="00133201">
            <w:pPr>
              <w:pStyle w:val="PlainText"/>
              <w:jc w:val="both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b/>
                <w:sz w:val="18"/>
                <w:szCs w:val="18"/>
              </w:rPr>
              <w:t xml:space="preserve"> I.</w:t>
            </w:r>
          </w:p>
        </w:tc>
        <w:tc>
          <w:tcPr>
            <w:tcW w:w="4915" w:type="dxa"/>
          </w:tcPr>
          <w:p w:rsidR="002D13CA" w:rsidRPr="00110D64" w:rsidRDefault="002D13CA" w:rsidP="00133201">
            <w:pPr>
              <w:pStyle w:val="PlainText"/>
              <w:jc w:val="both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U K U P N O  1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1.646.163,70</w:t>
            </w:r>
          </w:p>
        </w:tc>
        <w:tc>
          <w:tcPr>
            <w:tcW w:w="1701" w:type="dxa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1.337.092,56</w:t>
            </w:r>
          </w:p>
        </w:tc>
        <w:tc>
          <w:tcPr>
            <w:tcW w:w="1701" w:type="dxa"/>
            <w:vAlign w:val="bottom"/>
          </w:tcPr>
          <w:p w:rsidR="002D13CA" w:rsidRPr="00110D64" w:rsidRDefault="002D13CA" w:rsidP="00133201">
            <w:pPr>
              <w:pStyle w:val="PlainTex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110D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576.157,30 </w:t>
            </w:r>
          </w:p>
        </w:tc>
      </w:tr>
    </w:tbl>
    <w:p w:rsidR="002D13CA" w:rsidRPr="00110D64" w:rsidRDefault="002D13CA"/>
    <w:p w:rsidR="002D13CA" w:rsidRPr="00110D64" w:rsidRDefault="002D13CA" w:rsidP="008A7A72">
      <w:pPr>
        <w:jc w:val="both"/>
        <w:rPr>
          <w:rFonts w:ascii="Arial" w:hAnsi="Arial" w:cs="Arial"/>
          <w:b/>
          <w:i/>
        </w:rPr>
      </w:pPr>
      <w:r w:rsidRPr="00110D64">
        <w:rPr>
          <w:rFonts w:ascii="Arial" w:hAnsi="Arial" w:cs="Arial"/>
          <w:i/>
        </w:rPr>
        <w:t>Pored iznosa od</w:t>
      </w:r>
      <w:r w:rsidRPr="00110D64">
        <w:rPr>
          <w:rFonts w:ascii="Arial" w:hAnsi="Arial" w:cs="Arial"/>
          <w:b/>
          <w:i/>
        </w:rPr>
        <w:t xml:space="preserve"> 576.157,30 kn </w:t>
      </w:r>
      <w:r w:rsidRPr="00110D64">
        <w:rPr>
          <w:rFonts w:ascii="Arial" w:hAnsi="Arial" w:cs="Arial"/>
          <w:i/>
        </w:rPr>
        <w:t>koji se odnosi na</w:t>
      </w:r>
      <w:r w:rsidRPr="00110D64">
        <w:rPr>
          <w:rFonts w:ascii="Arial" w:hAnsi="Arial" w:cs="Arial"/>
          <w:b/>
          <w:i/>
        </w:rPr>
        <w:t xml:space="preserve"> tražbine vjerovnika 1. Višeg isplatnog reda, namiriti će se </w:t>
      </w:r>
      <w:r w:rsidRPr="00110D64">
        <w:rPr>
          <w:rFonts w:ascii="Arial" w:hAnsi="Arial" w:cs="Arial"/>
          <w:i/>
        </w:rPr>
        <w:t>u istom omjeru dio potraživanja</w:t>
      </w:r>
      <w:r w:rsidRPr="00110D64">
        <w:rPr>
          <w:rFonts w:ascii="Arial" w:hAnsi="Arial" w:cs="Arial"/>
          <w:b/>
          <w:i/>
        </w:rPr>
        <w:t xml:space="preserve"> Agencije za osiguranje radničkih tražbina (</w:t>
      </w:r>
      <w:r w:rsidRPr="00110D64">
        <w:rPr>
          <w:rFonts w:ascii="Arial" w:hAnsi="Arial" w:cs="Arial"/>
          <w:i/>
        </w:rPr>
        <w:t>Agencija je izvršila uplatu radničkih tražbina u visini od 24.222,82 kn), u visini od</w:t>
      </w:r>
      <w:r w:rsidRPr="00110D64">
        <w:rPr>
          <w:rFonts w:ascii="Arial" w:hAnsi="Arial" w:cs="Arial"/>
          <w:b/>
          <w:i/>
        </w:rPr>
        <w:t xml:space="preserve"> 8.477,99 kn.</w:t>
      </w:r>
    </w:p>
    <w:p w:rsidR="002D13CA" w:rsidRPr="00110D64" w:rsidRDefault="002D13CA"/>
    <w:p w:rsidR="002D13CA" w:rsidRPr="00110D64" w:rsidRDefault="002D13CA"/>
    <w:p w:rsidR="002D13CA" w:rsidRPr="00110D64" w:rsidRDefault="002D13CA">
      <w:pPr>
        <w:rPr>
          <w:rFonts w:ascii="Arial" w:hAnsi="Arial" w:cs="Arial"/>
          <w:i/>
        </w:rPr>
      </w:pPr>
      <w:r w:rsidRPr="00110D64">
        <w:rPr>
          <w:rFonts w:ascii="Arial" w:hAnsi="Arial" w:cs="Arial"/>
          <w:i/>
        </w:rPr>
        <w:t>Bjelopolje, 29.06.2022.g.</w:t>
      </w:r>
    </w:p>
    <w:sectPr w:rsidR="002D13CA" w:rsidRPr="00110D64" w:rsidSect="0024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8CA"/>
    <w:rsid w:val="0000258E"/>
    <w:rsid w:val="000260E6"/>
    <w:rsid w:val="00026868"/>
    <w:rsid w:val="0002730B"/>
    <w:rsid w:val="00082B34"/>
    <w:rsid w:val="00083646"/>
    <w:rsid w:val="000852D6"/>
    <w:rsid w:val="000F1AC5"/>
    <w:rsid w:val="00110D64"/>
    <w:rsid w:val="00113C43"/>
    <w:rsid w:val="00133201"/>
    <w:rsid w:val="001922EA"/>
    <w:rsid w:val="001B6E2E"/>
    <w:rsid w:val="0021100F"/>
    <w:rsid w:val="00226D2B"/>
    <w:rsid w:val="00243D3F"/>
    <w:rsid w:val="002478CA"/>
    <w:rsid w:val="00255240"/>
    <w:rsid w:val="00272935"/>
    <w:rsid w:val="002A1B96"/>
    <w:rsid w:val="002A23F0"/>
    <w:rsid w:val="002D032B"/>
    <w:rsid w:val="002D13CA"/>
    <w:rsid w:val="002D7002"/>
    <w:rsid w:val="00300755"/>
    <w:rsid w:val="0030289A"/>
    <w:rsid w:val="003A22D7"/>
    <w:rsid w:val="003B1BED"/>
    <w:rsid w:val="003B7100"/>
    <w:rsid w:val="003B78D6"/>
    <w:rsid w:val="00415E8C"/>
    <w:rsid w:val="0043095F"/>
    <w:rsid w:val="0043136E"/>
    <w:rsid w:val="00482354"/>
    <w:rsid w:val="004C502F"/>
    <w:rsid w:val="00534E7D"/>
    <w:rsid w:val="00576564"/>
    <w:rsid w:val="0062423E"/>
    <w:rsid w:val="00626154"/>
    <w:rsid w:val="006431B6"/>
    <w:rsid w:val="00645DB4"/>
    <w:rsid w:val="006755F2"/>
    <w:rsid w:val="006D2AEA"/>
    <w:rsid w:val="006D6B16"/>
    <w:rsid w:val="007117AA"/>
    <w:rsid w:val="007302A7"/>
    <w:rsid w:val="007309EE"/>
    <w:rsid w:val="00743855"/>
    <w:rsid w:val="008407CE"/>
    <w:rsid w:val="00842401"/>
    <w:rsid w:val="00853917"/>
    <w:rsid w:val="0088349E"/>
    <w:rsid w:val="008A7A72"/>
    <w:rsid w:val="008D435E"/>
    <w:rsid w:val="009250F2"/>
    <w:rsid w:val="00954770"/>
    <w:rsid w:val="0098548B"/>
    <w:rsid w:val="009A759E"/>
    <w:rsid w:val="009B434F"/>
    <w:rsid w:val="009F22DF"/>
    <w:rsid w:val="00A00E27"/>
    <w:rsid w:val="00A7268A"/>
    <w:rsid w:val="00A755C8"/>
    <w:rsid w:val="00A842B7"/>
    <w:rsid w:val="00AA2ED9"/>
    <w:rsid w:val="00AB4901"/>
    <w:rsid w:val="00AB7483"/>
    <w:rsid w:val="00BE3901"/>
    <w:rsid w:val="00C366BE"/>
    <w:rsid w:val="00C51515"/>
    <w:rsid w:val="00C635CE"/>
    <w:rsid w:val="00C82CD6"/>
    <w:rsid w:val="00CA595F"/>
    <w:rsid w:val="00CA71BF"/>
    <w:rsid w:val="00D61702"/>
    <w:rsid w:val="00D70CEA"/>
    <w:rsid w:val="00D953EE"/>
    <w:rsid w:val="00E03A39"/>
    <w:rsid w:val="00E42C76"/>
    <w:rsid w:val="00E56C65"/>
    <w:rsid w:val="00E633D9"/>
    <w:rsid w:val="00E759E4"/>
    <w:rsid w:val="00EA02CE"/>
    <w:rsid w:val="00EF2C41"/>
    <w:rsid w:val="00F13776"/>
    <w:rsid w:val="00F26E4E"/>
    <w:rsid w:val="00F2712C"/>
    <w:rsid w:val="00FB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478CA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478CA"/>
    <w:rPr>
      <w:rFonts w:ascii="Courier New" w:hAnsi="Courier New" w:cs="Times New Roman"/>
      <w:sz w:val="20"/>
      <w:lang w:val="hr-HR" w:eastAsia="hr-HR"/>
    </w:rPr>
  </w:style>
  <w:style w:type="paragraph" w:styleId="HTMLPreformatted">
    <w:name w:val="HTML Preformatted"/>
    <w:basedOn w:val="Normal"/>
    <w:link w:val="HTMLPreformattedChar"/>
    <w:uiPriority w:val="99"/>
    <w:rsid w:val="005765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76564"/>
    <w:rPr>
      <w:rFonts w:ascii="Courier New" w:hAnsi="Courier New" w:cs="Times New Roman"/>
      <w:sz w:val="20"/>
      <w:lang w:val="en-GB" w:eastAsia="en-GB"/>
    </w:rPr>
  </w:style>
  <w:style w:type="character" w:customStyle="1" w:styleId="difference">
    <w:name w:val="difference"/>
    <w:uiPriority w:val="99"/>
    <w:rsid w:val="005765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1023</Words>
  <Characters>5832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Tražbine PRVOG VIŠEG isplatnog reda</dc:title>
  <dc:subject/>
  <dc:creator>Robert Čupković</dc:creator>
  <cp:keywords/>
  <dc:description/>
  <cp:lastModifiedBy>Zdravko</cp:lastModifiedBy>
  <cp:revision>4</cp:revision>
  <dcterms:created xsi:type="dcterms:W3CDTF">2022-06-30T16:00:00Z</dcterms:created>
  <dcterms:modified xsi:type="dcterms:W3CDTF">2022-07-01T11:22:00Z</dcterms:modified>
</cp:coreProperties>
</file>